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3FB90" w14:textId="77777777" w:rsidR="004903BD" w:rsidRDefault="004903BD" w:rsidP="004903BD">
      <w:pPr>
        <w:pStyle w:val="NoSpacing"/>
      </w:pPr>
      <w:r>
        <w:rPr>
          <w:u w:val="single"/>
        </w:rPr>
        <w:t>Thomas ALESTRE</w:t>
      </w:r>
      <w:r>
        <w:t xml:space="preserve">       (d.ca.1480)</w:t>
      </w:r>
    </w:p>
    <w:p w14:paraId="2246AD43" w14:textId="77777777" w:rsidR="004903BD" w:rsidRDefault="004903BD" w:rsidP="004903BD">
      <w:pPr>
        <w:pStyle w:val="NoSpacing"/>
      </w:pPr>
      <w:r>
        <w:t>of Nottingham.  Merchant.</w:t>
      </w:r>
    </w:p>
    <w:p w14:paraId="0C71B70A" w14:textId="77777777" w:rsidR="004903BD" w:rsidRDefault="004903BD" w:rsidP="004903BD">
      <w:pPr>
        <w:pStyle w:val="NoSpacing"/>
      </w:pPr>
    </w:p>
    <w:p w14:paraId="0187A9FE" w14:textId="77777777" w:rsidR="004903BD" w:rsidRDefault="004903BD" w:rsidP="004903BD">
      <w:pPr>
        <w:pStyle w:val="NoSpacing"/>
      </w:pPr>
    </w:p>
    <w:p w14:paraId="4C9120F5" w14:textId="77777777" w:rsidR="004903BD" w:rsidRDefault="004903BD" w:rsidP="004903BD">
      <w:pPr>
        <w:pStyle w:val="NoSpacing"/>
      </w:pPr>
      <w:r>
        <w:tab/>
        <w:t>1480</w:t>
      </w:r>
      <w:r>
        <w:tab/>
        <w:t>He died in or before this time.</w:t>
      </w:r>
    </w:p>
    <w:p w14:paraId="76AA2CDF" w14:textId="77777777" w:rsidR="004903BD" w:rsidRDefault="004903BD" w:rsidP="004903BD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79885275" w14:textId="77777777" w:rsidR="004903BD" w:rsidRDefault="004903BD" w:rsidP="004903BD">
      <w:pPr>
        <w:pStyle w:val="NoSpacing"/>
      </w:pPr>
    </w:p>
    <w:p w14:paraId="7DD03E9F" w14:textId="77777777" w:rsidR="004903BD" w:rsidRDefault="004903BD" w:rsidP="004903BD">
      <w:pPr>
        <w:pStyle w:val="NoSpacing"/>
      </w:pPr>
    </w:p>
    <w:p w14:paraId="38FF5E29" w14:textId="77777777" w:rsidR="004903BD" w:rsidRDefault="004903BD" w:rsidP="004903BD">
      <w:pPr>
        <w:pStyle w:val="NoSpacing"/>
      </w:pPr>
      <w:r>
        <w:t xml:space="preserve">Executors:   Margaret </w:t>
      </w:r>
      <w:proofErr w:type="spellStart"/>
      <w:r>
        <w:t>Alestre</w:t>
      </w:r>
      <w:proofErr w:type="spellEnd"/>
      <w:r>
        <w:t xml:space="preserve">(q.v.) and John </w:t>
      </w:r>
      <w:proofErr w:type="spellStart"/>
      <w:r>
        <w:t>Alestre</w:t>
      </w:r>
      <w:proofErr w:type="spellEnd"/>
      <w:r>
        <w:t>(q.v.).   (ibid.)</w:t>
      </w:r>
    </w:p>
    <w:p w14:paraId="37CC233C" w14:textId="77777777" w:rsidR="004903BD" w:rsidRDefault="004903BD" w:rsidP="004903BD">
      <w:pPr>
        <w:pStyle w:val="NoSpacing"/>
      </w:pPr>
    </w:p>
    <w:p w14:paraId="2D70948F" w14:textId="77777777" w:rsidR="004903BD" w:rsidRDefault="004903BD" w:rsidP="004903BD">
      <w:pPr>
        <w:pStyle w:val="NoSpacing"/>
      </w:pPr>
    </w:p>
    <w:p w14:paraId="52FFEAAB" w14:textId="77777777" w:rsidR="004903BD" w:rsidRDefault="004903BD" w:rsidP="004903BD">
      <w:pPr>
        <w:pStyle w:val="NoSpacing"/>
      </w:pPr>
      <w:r>
        <w:t>16 August 2019</w:t>
      </w:r>
    </w:p>
    <w:p w14:paraId="119C0593" w14:textId="77777777" w:rsidR="006B2F86" w:rsidRPr="00E71FC3" w:rsidRDefault="004903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604F8" w14:textId="77777777" w:rsidR="004903BD" w:rsidRDefault="004903BD" w:rsidP="00E71FC3">
      <w:pPr>
        <w:spacing w:after="0" w:line="240" w:lineRule="auto"/>
      </w:pPr>
      <w:r>
        <w:separator/>
      </w:r>
    </w:p>
  </w:endnote>
  <w:endnote w:type="continuationSeparator" w:id="0">
    <w:p w14:paraId="2951C182" w14:textId="77777777" w:rsidR="004903BD" w:rsidRDefault="004903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E94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E96BF" w14:textId="77777777" w:rsidR="004903BD" w:rsidRDefault="004903BD" w:rsidP="00E71FC3">
      <w:pPr>
        <w:spacing w:after="0" w:line="240" w:lineRule="auto"/>
      </w:pPr>
      <w:r>
        <w:separator/>
      </w:r>
    </w:p>
  </w:footnote>
  <w:footnote w:type="continuationSeparator" w:id="0">
    <w:p w14:paraId="6BC677AE" w14:textId="77777777" w:rsidR="004903BD" w:rsidRDefault="004903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BD"/>
    <w:rsid w:val="001A7C09"/>
    <w:rsid w:val="004903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3D465"/>
  <w15:chartTrackingRefBased/>
  <w15:docId w15:val="{F2119070-1020-4BFB-8695-1479B799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903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2019-10-09T18:35:00Z</dcterms:created>
  <dcterms:modified xsi:type="dcterms:W3CDTF">2019-10-09T18:36:00Z</dcterms:modified>
</cp:coreProperties>
</file>